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4FC" w:rsidRPr="008978B2" w:rsidRDefault="002A74FC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2A74FC" w:rsidRPr="008978B2" w:rsidRDefault="002A74FC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>
        <w:rPr>
          <w:rFonts w:ascii="Comic Sans MS" w:hAnsi="Comic Sans MS"/>
          <w:b/>
          <w:sz w:val="20"/>
          <w:szCs w:val="20"/>
        </w:rPr>
        <w:t>27.02.2017</w:t>
      </w:r>
    </w:p>
    <w:p w:rsidR="002A74FC" w:rsidRPr="008978B2" w:rsidRDefault="002A74FC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</w:t>
      </w:r>
      <w:r>
        <w:rPr>
          <w:rFonts w:ascii="Comic Sans MS" w:hAnsi="Comic Sans MS"/>
          <w:sz w:val="20"/>
          <w:szCs w:val="20"/>
        </w:rPr>
        <w:t>:</w:t>
      </w:r>
    </w:p>
    <w:p w:rsidR="002A74FC" w:rsidRPr="008978B2" w:rsidRDefault="002A74FC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Öğretmen Adı  : </w:t>
      </w:r>
    </w:p>
    <w:p w:rsidR="002A74FC" w:rsidRDefault="002A74FC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2A74FC" w:rsidRPr="008978B2" w:rsidRDefault="002A74FC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2A74FC" w:rsidRPr="008978B2" w:rsidRDefault="002A74FC" w:rsidP="005C6DA9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2A74FC" w:rsidRDefault="002A74FC" w:rsidP="008978B2">
      <w:pPr>
        <w:pStyle w:val="NoSpacing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2A74FC" w:rsidRPr="003A4332" w:rsidRDefault="002A74FC" w:rsidP="003A4332">
      <w:pPr>
        <w:pStyle w:val="NoSpacing"/>
        <w:rPr>
          <w:rFonts w:ascii="Comic Sans MS" w:hAnsi="Comic Sans MS"/>
          <w:sz w:val="20"/>
          <w:szCs w:val="20"/>
        </w:rPr>
      </w:pPr>
      <w:r w:rsidRPr="003A4332">
        <w:rPr>
          <w:rFonts w:ascii="Arial" w:hAnsi="Arial" w:cs="Arial"/>
          <w:sz w:val="20"/>
          <w:szCs w:val="20"/>
        </w:rPr>
        <w:t>Öğretmen sınıf panosuna süt ,peynir, yumurta gibi faydalı yiyecek ve içeceklerin resimlerini</w:t>
      </w:r>
      <w:r w:rsidRPr="003A4332">
        <w:rPr>
          <w:rStyle w:val="apple-converted-space"/>
          <w:rFonts w:ascii="Arial" w:hAnsi="Arial" w:cs="Arial"/>
          <w:sz w:val="20"/>
          <w:szCs w:val="20"/>
        </w:rPr>
        <w:t> asar.</w:t>
      </w:r>
      <w:r w:rsidRPr="003A4332">
        <w:rPr>
          <w:rFonts w:ascii="Comic Sans MS" w:hAnsi="Comic Sans MS"/>
          <w:sz w:val="20"/>
          <w:szCs w:val="20"/>
        </w:rPr>
        <w:t>Çocuklar güler yüzle karşılanır. Nasıl oldukları sorularak kısaca sohbet edilir.Panodaki resimlere dikkat çekmek için çocuklara rehberlik edilir. Öğrenme merkezini seçen çocuk ilgisi doğrultusunda etkinliğini sürdürür.</w:t>
      </w:r>
    </w:p>
    <w:p w:rsidR="002A74FC" w:rsidRPr="008978B2" w:rsidRDefault="002A74FC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2A74FC" w:rsidRPr="008978B2" w:rsidRDefault="002A74FC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2A74FC" w:rsidRPr="008978B2" w:rsidRDefault="002A74FC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2A74FC" w:rsidRPr="008978B2" w:rsidRDefault="002A74FC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2A74FC" w:rsidRPr="008978B2" w:rsidRDefault="002A74FC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2A74FC" w:rsidRPr="008978B2" w:rsidRDefault="002A74FC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2A74FC" w:rsidRPr="00C73D5C" w:rsidRDefault="002A74FC" w:rsidP="008978B2">
      <w:pPr>
        <w:pStyle w:val="NoSpacing"/>
        <w:rPr>
          <w:rFonts w:ascii="Comic Sans MS" w:hAnsi="Comic Sans MS"/>
          <w:sz w:val="20"/>
          <w:szCs w:val="20"/>
        </w:rPr>
      </w:pPr>
      <w:r w:rsidRPr="00C73D5C">
        <w:rPr>
          <w:rFonts w:ascii="Comic Sans MS" w:hAnsi="Comic Sans MS"/>
          <w:sz w:val="20"/>
          <w:szCs w:val="20"/>
        </w:rPr>
        <w:t>‘’ DİK DUR KARDEŞİM’’  isimli Türkçe dil- müzik etkinliği</w:t>
      </w:r>
    </w:p>
    <w:p w:rsidR="002A74FC" w:rsidRPr="008978B2" w:rsidRDefault="002A74FC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2A74FC" w:rsidRPr="008978B2" w:rsidRDefault="002A74FC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2A74FC" w:rsidRPr="008978B2" w:rsidRDefault="002A74FC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2A74FC" w:rsidRPr="008978B2" w:rsidRDefault="002A74FC" w:rsidP="008978B2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2A74FC" w:rsidRPr="008978B2" w:rsidRDefault="002A74FC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2A74FC" w:rsidRPr="008978B2" w:rsidRDefault="002A74FC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2A74FC" w:rsidRPr="008978B2" w:rsidRDefault="002A74FC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2A74FC" w:rsidRDefault="002A74FC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2A74FC" w:rsidRDefault="002A74FC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2A74FC" w:rsidRPr="008978B2" w:rsidRDefault="002A74FC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2A74FC" w:rsidRDefault="002A74FC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2A74FC" w:rsidRDefault="002A74FC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2A74FC" w:rsidRDefault="002A74FC" w:rsidP="00AC0C2A">
      <w:pPr>
        <w:pStyle w:val="Subtitle"/>
        <w:jc w:val="left"/>
        <w:rPr>
          <w:rFonts w:ascii="Comic Sans MS" w:hAnsi="Comic Sans MS"/>
          <w:b/>
          <w:sz w:val="20"/>
          <w:szCs w:val="20"/>
        </w:rPr>
      </w:pPr>
    </w:p>
    <w:p w:rsidR="002A74FC" w:rsidRPr="005C6DA9" w:rsidRDefault="002A74FC" w:rsidP="005C6DA9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5C6DA9">
        <w:rPr>
          <w:rFonts w:ascii="Comic Sans MS" w:hAnsi="Comic Sans MS"/>
          <w:b/>
          <w:sz w:val="20"/>
          <w:szCs w:val="20"/>
        </w:rPr>
        <w:t>ETKİNLİK PLANI</w:t>
      </w:r>
    </w:p>
    <w:p w:rsidR="002A74FC" w:rsidRPr="005C6DA9" w:rsidRDefault="002A74FC" w:rsidP="005C6DA9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DİK DUR KARDEŞİM</w:t>
      </w:r>
    </w:p>
    <w:p w:rsidR="002A74FC" w:rsidRPr="005C6DA9" w:rsidRDefault="002A74FC" w:rsidP="005C6DA9">
      <w:pPr>
        <w:pStyle w:val="NoSpacing"/>
        <w:rPr>
          <w:rFonts w:ascii="Comic Sans MS" w:hAnsi="Comic Sans MS"/>
          <w:bCs/>
          <w:sz w:val="20"/>
          <w:szCs w:val="20"/>
        </w:rPr>
      </w:pPr>
      <w:r w:rsidRPr="005C6DA9">
        <w:rPr>
          <w:rFonts w:ascii="Comic Sans MS" w:hAnsi="Comic Sans MS"/>
          <w:bCs/>
          <w:sz w:val="20"/>
          <w:szCs w:val="20"/>
        </w:rPr>
        <w:t xml:space="preserve">Etkinlik Türü      : </w:t>
      </w:r>
      <w:r w:rsidRPr="00E25015">
        <w:rPr>
          <w:rStyle w:val="Strong"/>
          <w:rFonts w:ascii="Comic Sans MS" w:hAnsi="Comic Sans MS" w:cs="Arial"/>
          <w:b w:val="0"/>
          <w:color w:val="363636"/>
          <w:sz w:val="20"/>
          <w:szCs w:val="20"/>
          <w:bdr w:val="none" w:sz="0" w:space="0" w:color="auto" w:frame="1"/>
        </w:rPr>
        <w:t>Türkçe-Müzik bütünleştirilmiş bireysel etkinlik</w:t>
      </w:r>
    </w:p>
    <w:p w:rsidR="002A74FC" w:rsidRPr="005C6DA9" w:rsidRDefault="002A74FC" w:rsidP="005C6DA9">
      <w:pPr>
        <w:pStyle w:val="NoSpacing"/>
        <w:rPr>
          <w:rFonts w:ascii="Comic Sans MS" w:hAnsi="Comic Sans MS"/>
          <w:bCs/>
          <w:sz w:val="20"/>
          <w:szCs w:val="20"/>
        </w:rPr>
      </w:pPr>
      <w:r w:rsidRPr="005C6DA9">
        <w:rPr>
          <w:rFonts w:ascii="Comic Sans MS" w:hAnsi="Comic Sans MS"/>
          <w:bCs/>
          <w:sz w:val="20"/>
          <w:szCs w:val="20"/>
        </w:rPr>
        <w:t xml:space="preserve">Yaş Grubu (Ay)   :  </w:t>
      </w:r>
    </w:p>
    <w:p w:rsidR="002A74FC" w:rsidRPr="00BB3A48" w:rsidRDefault="002A74FC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2.6pt;margin-top:4.15pt;width:306pt;height:289.2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">
            <v:textbox style="mso-next-textbox:#Text Box 2">
              <w:txbxContent>
                <w:p w:rsidR="002A74FC" w:rsidRDefault="002A74FC" w:rsidP="001A1255">
                  <w:pPr>
                    <w:pStyle w:val="NoSpacing"/>
                    <w:jc w:val="center"/>
                    <w:rPr>
                      <w:rStyle w:val="Strong"/>
                      <w:rFonts w:ascii="Comic Sans MS" w:hAnsi="Comic Sans MS" w:cs="Arial"/>
                      <w:color w:val="363636"/>
                      <w:sz w:val="20"/>
                      <w:szCs w:val="20"/>
                      <w:bdr w:val="none" w:sz="0" w:space="0" w:color="auto" w:frame="1"/>
                    </w:rPr>
                  </w:pPr>
                  <w:r>
                    <w:rPr>
                      <w:rStyle w:val="Strong"/>
                      <w:rFonts w:ascii="Comic Sans MS" w:hAnsi="Comic Sans MS" w:cs="Arial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KAZANIMLAR VE GÖSTERGELERİ</w:t>
                  </w:r>
                  <w:bookmarkStart w:id="0" w:name="_GoBack"/>
                  <w:bookmarkEnd w:id="0"/>
                </w:p>
                <w:p w:rsidR="002A74FC" w:rsidRPr="00E25015" w:rsidRDefault="002A74FC" w:rsidP="00E25015">
                  <w:pPr>
                    <w:pStyle w:val="NoSpacing"/>
                    <w:rPr>
                      <w:rStyle w:val="Strong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</w:pPr>
                  <w:r>
                    <w:rPr>
                      <w:rStyle w:val="Strong"/>
                      <w:rFonts w:ascii="Comic Sans MS" w:hAnsi="Comic Sans MS" w:cs="Arial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PSİKOMOTOR GELİŞİM</w:t>
                  </w:r>
                  <w:r w:rsidRPr="003A4332">
                    <w:br/>
                  </w:r>
                  <w:r w:rsidRPr="00E25015">
                    <w:rPr>
                      <w:rStyle w:val="Strong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Kazanım 4: Küçük kas kullanımı gerektiren hareketleri yapar.</w:t>
                  </w:r>
                  <w:r w:rsidRPr="003A4332">
                    <w:rPr>
                      <w:rStyle w:val="apple-converted-space"/>
                      <w:rFonts w:ascii="Comic Sans MS" w:hAnsi="Comic Sans MS" w:cs="Arial"/>
                      <w:b/>
                      <w:bCs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 </w:t>
                  </w:r>
                  <w:r w:rsidRPr="003A4332">
                    <w:br/>
                  </w:r>
                  <w:r w:rsidRPr="005C6DA9">
                    <w:rPr>
                      <w:rStyle w:val="Strong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Göstergeler</w:t>
                  </w:r>
                  <w:r w:rsidRPr="003A4332">
                    <w:rPr>
                      <w:rStyle w:val="Strong"/>
                      <w:rFonts w:ascii="Comic Sans MS" w:hAnsi="Comic Sans MS" w:cs="Arial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i:</w:t>
                  </w:r>
                  <w:r w:rsidRPr="003A4332">
                    <w:t>Nesneleri kopartır/yırtar.Malzemeleri yapıştırır.</w:t>
                  </w:r>
                  <w:r>
                    <w:t xml:space="preserve"> </w:t>
                  </w:r>
                  <w:r w:rsidRPr="003A4332">
                    <w:t> Kalemi doğru tutar. Kalem kontrolünü sağlar</w:t>
                  </w:r>
                  <w:r w:rsidRPr="003A4332">
                    <w:br/>
                  </w:r>
                  <w:r w:rsidRPr="00E25015">
                    <w:rPr>
                      <w:rStyle w:val="Strong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Kazanım 1: Yer değiştirme hareketleri yapar.</w:t>
                  </w:r>
                </w:p>
                <w:p w:rsidR="002A74FC" w:rsidRPr="00E25015" w:rsidRDefault="002A74FC" w:rsidP="00E25015">
                  <w:pPr>
                    <w:pStyle w:val="NoSpacing"/>
                    <w:rPr>
                      <w:rStyle w:val="Strong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</w:pPr>
                  <w:r w:rsidRPr="00E25015">
                    <w:rPr>
                      <w:rStyle w:val="Strong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Göstergeleri:</w:t>
                  </w:r>
                  <w:r>
                    <w:rPr>
                      <w:rStyle w:val="Strong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 xml:space="preserve"> </w:t>
                  </w:r>
                  <w:r w:rsidRPr="00E25015">
                    <w:rPr>
                      <w:rStyle w:val="Strong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Isınma ve soğuma hareketlerini bir rehber eşliğinde yapar.</w:t>
                  </w:r>
                  <w:r>
                    <w:rPr>
                      <w:rStyle w:val="Strong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 xml:space="preserve"> </w:t>
                  </w:r>
                  <w:r w:rsidRPr="00E25015">
                    <w:rPr>
                      <w:rStyle w:val="Strong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Yönergeler doğrultusunda yürür.</w:t>
                  </w:r>
                </w:p>
                <w:p w:rsidR="002A74FC" w:rsidRPr="00E25015" w:rsidRDefault="002A74FC" w:rsidP="00E25015">
                  <w:pPr>
                    <w:pStyle w:val="NoSpacing"/>
                    <w:rPr>
                      <w:rStyle w:val="Strong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</w:pPr>
                  <w:r w:rsidRPr="00E25015">
                    <w:rPr>
                      <w:rStyle w:val="Strong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Kazanım 5: Müzik ve ritim eşliğinde hareket eder.</w:t>
                  </w:r>
                </w:p>
                <w:p w:rsidR="002A74FC" w:rsidRDefault="002A74FC" w:rsidP="00E25015">
                  <w:pPr>
                    <w:pStyle w:val="NoSpacing"/>
                    <w:rPr>
                      <w:rStyle w:val="Strong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</w:pPr>
                  <w:r w:rsidRPr="00E25015">
                    <w:rPr>
                      <w:rStyle w:val="Strong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Göstergeleri:Müzik ve ritim eşliğinde çeşitli hareketleri ardı ardına yapar.</w:t>
                  </w:r>
                </w:p>
                <w:p w:rsidR="002A74FC" w:rsidRPr="00E25015" w:rsidRDefault="002A74FC" w:rsidP="00E25015">
                  <w:pPr>
                    <w:pStyle w:val="NoSpacing"/>
                    <w:rPr>
                      <w:rStyle w:val="Strong"/>
                      <w:rFonts w:ascii="Comic Sans MS" w:hAnsi="Comic Sans MS" w:cs="Arial"/>
                      <w:color w:val="363636"/>
                      <w:sz w:val="20"/>
                      <w:szCs w:val="20"/>
                      <w:bdr w:val="none" w:sz="0" w:space="0" w:color="auto" w:frame="1"/>
                    </w:rPr>
                  </w:pPr>
                  <w:r>
                    <w:rPr>
                      <w:rStyle w:val="Strong"/>
                      <w:rFonts w:ascii="Comic Sans MS" w:hAnsi="Comic Sans MS" w:cs="Arial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DİL GELİŞİMI</w:t>
                  </w:r>
                </w:p>
                <w:p w:rsidR="002A74FC" w:rsidRPr="00E25015" w:rsidRDefault="002A74FC" w:rsidP="00E25015">
                  <w:pPr>
                    <w:pStyle w:val="NoSpacing"/>
                    <w:rPr>
                      <w:rStyle w:val="Strong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</w:pPr>
                  <w:r w:rsidRPr="00E25015">
                    <w:rPr>
                      <w:rStyle w:val="Strong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Kazanım 8: Dinledikleri/izlediklerini çeşitli yollarla ifade eder.</w:t>
                  </w:r>
                </w:p>
                <w:p w:rsidR="002A74FC" w:rsidRPr="00E25015" w:rsidRDefault="002A74FC" w:rsidP="00E25015">
                  <w:pPr>
                    <w:pStyle w:val="NoSpacing"/>
                    <w:rPr>
                      <w:rStyle w:val="Strong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</w:pPr>
                  <w:r w:rsidRPr="00E25015">
                    <w:rPr>
                      <w:rStyle w:val="Strong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Göstergeleri:</w:t>
                  </w:r>
                  <w:r>
                    <w:rPr>
                      <w:rStyle w:val="Strong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 xml:space="preserve"> </w:t>
                  </w:r>
                  <w:r w:rsidRPr="00E25015">
                    <w:rPr>
                      <w:rStyle w:val="Strong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Dinledikleri/izlediklerini müzik yoluyla sergiler.</w:t>
                  </w:r>
                </w:p>
                <w:p w:rsidR="002A74FC" w:rsidRDefault="002A74FC" w:rsidP="003A4332">
                  <w:pPr>
                    <w:rPr>
                      <w:rFonts w:ascii="Comic Sans MS" w:hAnsi="Comic Sans MS" w:cs="Arial"/>
                      <w:color w:val="363636"/>
                      <w:sz w:val="20"/>
                      <w:szCs w:val="20"/>
                    </w:rPr>
                  </w:pPr>
                  <w:r>
                    <w:rPr>
                      <w:rStyle w:val="Strong"/>
                      <w:rFonts w:ascii="Comic Sans MS" w:hAnsi="Comic Sans MS" w:cs="Arial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SOSYAL-DUYGUSAL GELİŞİM</w:t>
                  </w:r>
                  <w:r w:rsidRPr="003A4332">
                    <w:rPr>
                      <w:rFonts w:ascii="Comic Sans MS" w:hAnsi="Comic Sans MS" w:cs="Arial"/>
                      <w:color w:val="363636"/>
                      <w:sz w:val="20"/>
                      <w:szCs w:val="20"/>
                    </w:rPr>
                    <w:br/>
                  </w:r>
                  <w:r w:rsidRPr="003A4332">
                    <w:rPr>
                      <w:rStyle w:val="Strong"/>
                      <w:rFonts w:ascii="Comic Sans MS" w:hAnsi="Comic Sans MS" w:cs="Arial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Kazanım 10: Sorumluluklarını yerine getirir.</w:t>
                  </w:r>
                  <w:r w:rsidRPr="003A4332">
                    <w:rPr>
                      <w:rFonts w:ascii="Comic Sans MS" w:hAnsi="Comic Sans MS" w:cs="Arial"/>
                      <w:color w:val="363636"/>
                      <w:sz w:val="20"/>
                      <w:szCs w:val="20"/>
                    </w:rPr>
                    <w:br/>
                  </w:r>
                  <w:r w:rsidRPr="005C6DA9">
                    <w:rPr>
                      <w:rStyle w:val="Strong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Göstergeleri</w:t>
                  </w:r>
                  <w:r w:rsidRPr="003A4332">
                    <w:rPr>
                      <w:rStyle w:val="Strong"/>
                      <w:rFonts w:ascii="Comic Sans MS" w:hAnsi="Comic Sans MS" w:cs="Arial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:</w:t>
                  </w:r>
                  <w:r w:rsidRPr="003A4332">
                    <w:rPr>
                      <w:rFonts w:ascii="Comic Sans MS" w:hAnsi="Comic Sans MS" w:cs="Arial"/>
                      <w:color w:val="363636"/>
                      <w:sz w:val="20"/>
                      <w:szCs w:val="20"/>
                    </w:rPr>
                    <w:t>Sorumluluk almaya istekli olduğunu gösterir.</w:t>
                  </w:r>
                  <w:r>
                    <w:rPr>
                      <w:rFonts w:ascii="Comic Sans MS" w:hAnsi="Comic Sans MS" w:cs="Arial"/>
                      <w:color w:val="363636"/>
                      <w:sz w:val="20"/>
                      <w:szCs w:val="20"/>
                    </w:rPr>
                    <w:t xml:space="preserve"> </w:t>
                  </w:r>
                  <w:r w:rsidRPr="003A4332">
                    <w:rPr>
                      <w:rFonts w:ascii="Comic Sans MS" w:hAnsi="Comic Sans MS" w:cs="Arial"/>
                      <w:color w:val="363636"/>
                      <w:sz w:val="20"/>
                      <w:szCs w:val="20"/>
                    </w:rPr>
                    <w:t>Üstlendiği sorumluluğu yerine getirir.</w:t>
                  </w:r>
                  <w:r>
                    <w:rPr>
                      <w:rFonts w:ascii="Comic Sans MS" w:hAnsi="Comic Sans MS" w:cs="Arial"/>
                      <w:color w:val="363636"/>
                      <w:sz w:val="20"/>
                      <w:szCs w:val="20"/>
                    </w:rPr>
                    <w:t xml:space="preserve"> </w:t>
                  </w:r>
                  <w:r w:rsidRPr="003A4332">
                    <w:rPr>
                      <w:rFonts w:ascii="Comic Sans MS" w:hAnsi="Comic Sans MS" w:cs="Arial"/>
                      <w:color w:val="363636"/>
                      <w:sz w:val="20"/>
                      <w:szCs w:val="20"/>
                    </w:rPr>
                    <w:t>Sorumluluklar yerine getirilmediğinde olası sonuçları söyler</w:t>
                  </w:r>
                </w:p>
                <w:p w:rsidR="002A74FC" w:rsidRPr="003A4332" w:rsidRDefault="002A74FC" w:rsidP="003A433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3" o:spid="_x0000_s1027" type="#_x0000_t202" style="position:absolute;margin-left:322.15pt;margin-top:4.15pt;width:405.75pt;height:446.7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">
            <v:textbox>
              <w:txbxContent>
                <w:p w:rsidR="002A74FC" w:rsidRPr="005C6DA9" w:rsidRDefault="002A74FC" w:rsidP="005C6DA9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C6DA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2A74FC" w:rsidRPr="005C6DA9" w:rsidRDefault="002A74FC" w:rsidP="00E2501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C6DA9">
                    <w:rPr>
                      <w:rFonts w:ascii="Comic Sans MS" w:hAnsi="Comic Sans MS"/>
                      <w:sz w:val="20"/>
                      <w:szCs w:val="20"/>
                    </w:rPr>
                    <w:t>Öğretmen etkinliğe başlamadan önce çocukların ilgisini çekmek anmacıyla onlara bilmeceler sorar.</w:t>
                  </w:r>
                </w:p>
                <w:p w:rsidR="002A74FC" w:rsidRPr="005C6DA9" w:rsidRDefault="002A74FC" w:rsidP="00E2501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>-Yer altında turuncu minar</w:t>
                  </w:r>
                  <w:r w:rsidRPr="005C6DA9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(havuç)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                  </w:t>
                  </w:r>
                  <w:r w:rsidRPr="005C6DA9">
                    <w:rPr>
                      <w:rFonts w:ascii="Comic Sans MS" w:hAnsi="Comic Sans MS" w:cs="Arial"/>
                      <w:sz w:val="20"/>
                      <w:szCs w:val="20"/>
                    </w:rPr>
                    <w:t>- Ye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r altında sakallı dede </w:t>
                  </w:r>
                  <w:r w:rsidRPr="005C6DA9">
                    <w:rPr>
                      <w:rFonts w:ascii="Comic Sans MS" w:hAnsi="Comic Sans MS" w:cs="Arial"/>
                      <w:sz w:val="20"/>
                      <w:szCs w:val="20"/>
                    </w:rPr>
                    <w:t> (pırasa)</w:t>
                  </w:r>
                  <w:r w:rsidRPr="005C6DA9">
                    <w:rPr>
                      <w:rFonts w:ascii="Comic Sans MS" w:hAnsi="Comic Sans MS" w:cs="Arial"/>
                      <w:sz w:val="20"/>
                      <w:szCs w:val="20"/>
                    </w:rPr>
                    <w:br/>
                    <w:t xml:space="preserve">-Bir 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>kızım var, kat kat çeyizi var.</w:t>
                  </w:r>
                  <w:r w:rsidRPr="005C6DA9">
                    <w:rPr>
                      <w:rFonts w:ascii="Comic Sans MS" w:hAnsi="Comic Sans MS" w:cs="Arial"/>
                      <w:sz w:val="20"/>
                      <w:szCs w:val="20"/>
                    </w:rPr>
                    <w:t>(lahana)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         </w:t>
                  </w:r>
                  <w:r w:rsidRPr="005C6DA9">
                    <w:rPr>
                      <w:rFonts w:ascii="Comic Sans MS" w:hAnsi="Comic Sans MS" w:cs="Arial"/>
                      <w:sz w:val="20"/>
                      <w:szCs w:val="20"/>
                    </w:rPr>
                    <w:t>- Yer altında sarı top      (patates)</w:t>
                  </w:r>
                  <w:r w:rsidRPr="005C6DA9">
                    <w:rPr>
                      <w:rFonts w:ascii="Comic Sans MS" w:hAnsi="Comic Sans MS" w:cs="Arial"/>
                      <w:sz w:val="20"/>
                      <w:szCs w:val="20"/>
                    </w:rPr>
                    <w:br/>
                    <w:t> -Kat kat beyaz çiçek, yemeği yenecek  (karnabahar)</w:t>
                  </w:r>
                  <w:r w:rsidRPr="005C6DA9">
                    <w:rPr>
                      <w:rFonts w:ascii="Comic Sans MS" w:hAnsi="Comic Sans MS" w:cs="Arial"/>
                      <w:sz w:val="20"/>
                      <w:szCs w:val="20"/>
                    </w:rPr>
                    <w:br/>
                    <w:t> -Alçacık dallı kırmızı renkli yemişi ballı, hoş kokulu (çilek)</w:t>
                  </w:r>
                </w:p>
                <w:p w:rsidR="002A74FC" w:rsidRDefault="002A74FC" w:rsidP="00E2501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2A74FC" w:rsidRPr="005C6DA9" w:rsidRDefault="002A74FC" w:rsidP="00E2501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C6DA9">
                    <w:rPr>
                      <w:rFonts w:ascii="Comic Sans MS" w:hAnsi="Comic Sans MS"/>
                      <w:sz w:val="20"/>
                      <w:szCs w:val="20"/>
                    </w:rPr>
                    <w:t>SÜT İÇMEYİ SEVİYORUM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adlı  şiir  </w:t>
                  </w:r>
                  <w:r w:rsidRPr="005C6DA9">
                    <w:rPr>
                      <w:rFonts w:ascii="Comic Sans MS" w:hAnsi="Comic Sans MS"/>
                      <w:sz w:val="20"/>
                      <w:szCs w:val="20"/>
                    </w:rPr>
                    <w:t>çocuklara okunur.</w:t>
                  </w:r>
                </w:p>
                <w:p w:rsidR="002A74FC" w:rsidRDefault="002A74FC" w:rsidP="00E25015">
                  <w:pPr>
                    <w:pStyle w:val="NoSpacing"/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 w:rsidRPr="005C6DA9">
                    <w:rPr>
                      <w:rFonts w:ascii="Comic Sans MS" w:hAnsi="Comic Sans MS" w:cs="Arial"/>
                      <w:sz w:val="20"/>
                      <w:szCs w:val="20"/>
                    </w:rPr>
                    <w:t>Süt içmeyi seviyorum lıkır lıkır içiyorum</w:t>
                  </w:r>
                  <w:r w:rsidRPr="005C6DA9">
                    <w:rPr>
                      <w:rFonts w:ascii="Comic Sans MS" w:hAnsi="Comic Sans MS" w:cs="Arial"/>
                      <w:sz w:val="20"/>
                      <w:szCs w:val="20"/>
                    </w:rPr>
                    <w:br/>
                    <w:t>Boyum uzuyor dişlerim çok parlıyor</w:t>
                  </w:r>
                  <w:r w:rsidRPr="005C6DA9">
                    <w:rPr>
                      <w:rFonts w:ascii="Comic Sans MS" w:hAnsi="Comic Sans MS" w:cs="Arial"/>
                      <w:sz w:val="20"/>
                      <w:szCs w:val="20"/>
                    </w:rPr>
                    <w:br/>
                    <w:t>Süt içmeyi seviyorum lıkır lıkır içiyorum</w:t>
                  </w:r>
                  <w:r w:rsidRPr="005C6DA9">
                    <w:rPr>
                      <w:rFonts w:ascii="Comic Sans MS" w:hAnsi="Comic Sans MS" w:cs="Arial"/>
                      <w:sz w:val="20"/>
                      <w:szCs w:val="20"/>
                    </w:rPr>
                    <w:br/>
                    <w:t>Annem süt getirince yanağından öpüyorum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…………….   </w:t>
                  </w:r>
                  <w:r w:rsidRPr="005C6DA9">
                    <w:rPr>
                      <w:rFonts w:ascii="Comic Sans MS" w:hAnsi="Comic Sans MS" w:cs="Arial"/>
                      <w:sz w:val="20"/>
                      <w:szCs w:val="20"/>
                    </w:rPr>
                    <w:t>Şiirin ardından öğretmen sağlıklı olmak için yememiz ger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eken yiyecekler ile ilgili  </w:t>
                  </w:r>
                  <w:r w:rsidRPr="005C6DA9">
                    <w:rPr>
                      <w:rFonts w:ascii="Comic Sans MS" w:hAnsi="Comic Sans MS" w:cs="Arial"/>
                      <w:sz w:val="20"/>
                      <w:szCs w:val="20"/>
                    </w:rPr>
                    <w:t>sohbeti yapar.</w:t>
                  </w:r>
                </w:p>
                <w:p w:rsidR="002A74FC" w:rsidRDefault="002A74FC" w:rsidP="005C6DA9">
                  <w:pPr>
                    <w:pStyle w:val="NoSpacing"/>
                    <w:jc w:val="center"/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</w:p>
                <w:p w:rsidR="002A74FC" w:rsidRPr="005C6DA9" w:rsidRDefault="002A74FC" w:rsidP="005C6DA9">
                  <w:pPr>
                    <w:pStyle w:val="NoSpacing"/>
                    <w:jc w:val="center"/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>DİK DUR KARDEŞİM şarkısı söylenir</w:t>
                  </w:r>
                </w:p>
                <w:p w:rsidR="002A74FC" w:rsidRPr="005C6DA9" w:rsidRDefault="002A74FC" w:rsidP="005C6DA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C6DA9">
                    <w:rPr>
                      <w:rFonts w:ascii="Comic Sans MS" w:hAnsi="Comic Sans MS"/>
                      <w:sz w:val="20"/>
                      <w:szCs w:val="20"/>
                    </w:rPr>
                    <w:t>Dik dur, dik dur kardeşim ( Kollar yanda hazır ol vaziyette durulur)</w:t>
                  </w:r>
                </w:p>
                <w:p w:rsidR="002A74FC" w:rsidRPr="005C6DA9" w:rsidRDefault="002A74FC" w:rsidP="005C6DA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C6DA9">
                    <w:rPr>
                      <w:rFonts w:ascii="Comic Sans MS" w:hAnsi="Comic Sans MS"/>
                      <w:sz w:val="20"/>
                      <w:szCs w:val="20"/>
                    </w:rPr>
                    <w:t xml:space="preserve">Koy elini beline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</w:t>
                  </w:r>
                  <w:r w:rsidRPr="005C6DA9">
                    <w:rPr>
                      <w:rFonts w:ascii="Comic Sans MS" w:hAnsi="Comic Sans MS"/>
                      <w:sz w:val="20"/>
                      <w:szCs w:val="20"/>
                    </w:rPr>
                    <w:t>(kollar havada daire çizerek bele konur)</w:t>
                  </w:r>
                </w:p>
                <w:p w:rsidR="002A74FC" w:rsidRPr="005C6DA9" w:rsidRDefault="002A74FC" w:rsidP="005C6DA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C6DA9">
                    <w:rPr>
                      <w:rFonts w:ascii="Comic Sans MS" w:hAnsi="Comic Sans MS"/>
                      <w:sz w:val="20"/>
                      <w:szCs w:val="20"/>
                    </w:rPr>
                    <w:t xml:space="preserve">Sallan sallan kardeşim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</w:t>
                  </w:r>
                  <w:r w:rsidRPr="005C6DA9">
                    <w:rPr>
                      <w:rFonts w:ascii="Comic Sans MS" w:hAnsi="Comic Sans MS"/>
                      <w:sz w:val="20"/>
                      <w:szCs w:val="20"/>
                    </w:rPr>
                    <w:t>(sallan; sağa, sallan; sola sallanır.kardeşim; beden ortadadır)</w:t>
                  </w:r>
                </w:p>
                <w:p w:rsidR="002A74FC" w:rsidRPr="005C6DA9" w:rsidRDefault="002A74FC" w:rsidP="005C6DA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C6DA9">
                    <w:rPr>
                      <w:rFonts w:ascii="Comic Sans MS" w:hAnsi="Comic Sans MS"/>
                      <w:sz w:val="20"/>
                      <w:szCs w:val="20"/>
                    </w:rPr>
                    <w:t>Sonra eller yerine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</w:t>
                  </w:r>
                  <w:r w:rsidRPr="005C6DA9">
                    <w:rPr>
                      <w:rFonts w:ascii="Comic Sans MS" w:hAnsi="Comic Sans MS"/>
                      <w:sz w:val="20"/>
                      <w:szCs w:val="20"/>
                    </w:rPr>
                    <w:t xml:space="preserve"> (kollar yine havada daire çizerek aşağıya sarkıtılır)</w:t>
                  </w:r>
                </w:p>
                <w:p w:rsidR="002A74FC" w:rsidRPr="005C6DA9" w:rsidRDefault="002A74FC" w:rsidP="005C6DA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       </w:t>
                  </w:r>
                  <w:r w:rsidRPr="005C6DA9">
                    <w:rPr>
                      <w:rFonts w:ascii="Comic Sans MS" w:hAnsi="Comic Sans MS"/>
                      <w:sz w:val="20"/>
                      <w:szCs w:val="20"/>
                    </w:rPr>
                    <w:t>Şarkının sözsüz bölümünde canlı biçimd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e yerinde sayma yapılır</w:t>
                  </w:r>
                </w:p>
                <w:p w:rsidR="002A74FC" w:rsidRPr="00E25015" w:rsidRDefault="002A74FC" w:rsidP="00E2501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5015">
                    <w:rPr>
                      <w:rFonts w:ascii="Comic Sans MS" w:hAnsi="Comic Sans MS"/>
                      <w:sz w:val="20"/>
                      <w:szCs w:val="20"/>
                    </w:rPr>
                    <w:t>Kolları yana uzat</w:t>
                  </w:r>
                </w:p>
                <w:p w:rsidR="002A74FC" w:rsidRPr="00E25015" w:rsidRDefault="002A74FC" w:rsidP="00E2501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5015">
                    <w:rPr>
                      <w:rFonts w:ascii="Comic Sans MS" w:hAnsi="Comic Sans MS"/>
                      <w:sz w:val="20"/>
                      <w:szCs w:val="20"/>
                    </w:rPr>
                    <w:t>Sonra da yukarıya       (kollar yukardayken baş havaya bakar)</w:t>
                  </w:r>
                </w:p>
                <w:p w:rsidR="002A74FC" w:rsidRPr="00E25015" w:rsidRDefault="002A74FC" w:rsidP="00E2501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5015">
                    <w:rPr>
                      <w:rFonts w:ascii="Comic Sans MS" w:hAnsi="Comic Sans MS"/>
                      <w:sz w:val="20"/>
                      <w:szCs w:val="20"/>
                    </w:rPr>
                    <w:t>Çevir çevir kardeşim   (her ''çevir' de kollar yanlarda kocaman daire çizer)</w:t>
                  </w:r>
                </w:p>
                <w:p w:rsidR="002A74FC" w:rsidRDefault="002A74FC" w:rsidP="00E2501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5015">
                    <w:rPr>
                      <w:rFonts w:ascii="Comic Sans MS" w:hAnsi="Comic Sans MS"/>
                      <w:sz w:val="20"/>
                      <w:szCs w:val="20"/>
                    </w:rPr>
                    <w:t>Sonra eller yerine</w:t>
                  </w:r>
                </w:p>
                <w:p w:rsidR="002A74FC" w:rsidRDefault="002A74FC" w:rsidP="00E2501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2A74FC" w:rsidRPr="00E25015" w:rsidRDefault="002A74FC" w:rsidP="00E2501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5015">
                    <w:rPr>
                      <w:rFonts w:ascii="Comic Sans MS" w:hAnsi="Comic Sans MS"/>
                      <w:sz w:val="20"/>
                      <w:szCs w:val="20"/>
                    </w:rPr>
                    <w:t>Kolları öne uzat</w:t>
                  </w:r>
                </w:p>
                <w:p w:rsidR="002A74FC" w:rsidRPr="00E25015" w:rsidRDefault="002A74FC" w:rsidP="00E2501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5015">
                    <w:rPr>
                      <w:rFonts w:ascii="Comic Sans MS" w:hAnsi="Comic Sans MS"/>
                      <w:sz w:val="20"/>
                      <w:szCs w:val="20"/>
                    </w:rPr>
                    <w:t>Sonra da yukarıya      (kollar yukardayken baş havaya bakar)</w:t>
                  </w:r>
                </w:p>
                <w:p w:rsidR="002A74FC" w:rsidRPr="00E25015" w:rsidRDefault="002A74FC" w:rsidP="00E2501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5015">
                    <w:rPr>
                      <w:rFonts w:ascii="Comic Sans MS" w:hAnsi="Comic Sans MS"/>
                      <w:sz w:val="20"/>
                      <w:szCs w:val="20"/>
                    </w:rPr>
                    <w:t>Çevir çevir kardeşim   (her ''çevir' de kollar yanlarda kocaman daire çizer)</w:t>
                  </w:r>
                </w:p>
                <w:p w:rsidR="002A74FC" w:rsidRPr="001471EA" w:rsidRDefault="002A74FC" w:rsidP="00E2501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5015">
                    <w:rPr>
                      <w:rFonts w:ascii="Comic Sans MS" w:hAnsi="Comic Sans MS"/>
                      <w:sz w:val="20"/>
                      <w:szCs w:val="20"/>
                    </w:rPr>
                    <w:t>Sonra eller yerine</w:t>
                  </w:r>
                </w:p>
              </w:txbxContent>
            </v:textbox>
          </v:shape>
        </w:pict>
      </w:r>
    </w:p>
    <w:p w:rsidR="002A74FC" w:rsidRPr="00BB3A48" w:rsidRDefault="002A74FC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KAZANIMLAR VE GÖSTERGELERİ</w:t>
      </w:r>
    </w:p>
    <w:p w:rsidR="002A74FC" w:rsidRPr="00BB3A48" w:rsidRDefault="002A74FC">
      <w:pPr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 id="Text Box 7" o:spid="_x0000_s1028" type="#_x0000_t202" style="position:absolute;margin-left:7.15pt;margin-top:355.3pt;width:296.25pt;height:57.7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">
            <v:textbox>
              <w:txbxContent>
                <w:p w:rsidR="002A74FC" w:rsidRDefault="002A74FC" w:rsidP="00577EB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</w:t>
                  </w:r>
                  <w:r w:rsidRPr="00577EB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" o:spid="_x0000_s1029" type="#_x0000_t202" style="position:absolute;margin-left:1.9pt;margin-top:280.3pt;width:301.5pt;height:66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">
            <v:textbox>
              <w:txbxContent>
                <w:p w:rsidR="002A74FC" w:rsidRPr="0035183A" w:rsidRDefault="002A74FC" w:rsidP="0035183A">
                  <w:pPr>
                    <w:pStyle w:val="AralkYok1"/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:</w:t>
                  </w:r>
                  <w:r w:rsidRPr="0035183A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2A74FC" w:rsidRPr="00057203" w:rsidRDefault="002A74FC" w:rsidP="00AE492A">
                  <w:pPr>
                    <w:pStyle w:val="AralkYok1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SÖZCÜKLER: </w:t>
                  </w:r>
                  <w:r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Sağlıklı-sağlıksız</w:t>
                  </w:r>
                  <w:r w:rsidRPr="00AE492A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 xml:space="preserve"> </w:t>
                  </w:r>
                </w:p>
                <w:p w:rsidR="002A74FC" w:rsidRDefault="002A74FC" w:rsidP="0035183A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:</w:t>
                  </w:r>
                </w:p>
                <w:p w:rsidR="002A74FC" w:rsidRPr="00447DD7" w:rsidRDefault="002A74FC" w:rsidP="00577EBE">
                  <w:pPr>
                    <w:pStyle w:val="NoSpacing"/>
                    <w:ind w:left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  <w:p w:rsidR="002A74FC" w:rsidRPr="00436F22" w:rsidRDefault="002A74FC" w:rsidP="00890E8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 w:rsidRPr="00BB3A48">
        <w:rPr>
          <w:rFonts w:ascii="Comic Sans MS" w:hAnsi="Comic Sans MS"/>
          <w:sz w:val="18"/>
          <w:szCs w:val="18"/>
        </w:rPr>
        <w:br w:type="page"/>
      </w:r>
    </w:p>
    <w:p w:rsidR="002A74FC" w:rsidRPr="00050CF7" w:rsidRDefault="002A74FC" w:rsidP="003A2AC5">
      <w:pPr>
        <w:pStyle w:val="ListParagraph"/>
        <w:rPr>
          <w:b/>
          <w:sz w:val="20"/>
          <w:szCs w:val="20"/>
          <w:lang w:val="en-US"/>
        </w:rPr>
      </w:pPr>
      <w:r>
        <w:rPr>
          <w:noProof/>
        </w:rPr>
        <w:pict>
          <v:shape id="Text Box 9" o:spid="_x0000_s1030" type="#_x0000_t202" style="position:absolute;left:0;text-align:left;margin-left:328.15pt;margin-top:-34.85pt;width:399.75pt;height:130.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">
            <v:textbox>
              <w:txbxContent>
                <w:p w:rsidR="002A74FC" w:rsidRPr="00E25015" w:rsidRDefault="002A74FC" w:rsidP="00E2501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5015">
                    <w:rPr>
                      <w:rFonts w:ascii="Comic Sans MS" w:hAnsi="Comic Sans MS"/>
                      <w:sz w:val="20"/>
                      <w:szCs w:val="20"/>
                    </w:rPr>
                    <w:t>Sol ayağım ileri</w:t>
                  </w:r>
                </w:p>
                <w:p w:rsidR="002A74FC" w:rsidRPr="00E25015" w:rsidRDefault="002A74FC" w:rsidP="00E2501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5015">
                    <w:rPr>
                      <w:rFonts w:ascii="Comic Sans MS" w:hAnsi="Comic Sans MS"/>
                      <w:sz w:val="20"/>
                      <w:szCs w:val="20"/>
                    </w:rPr>
                    <w:t>Sağ ayağım havaya</w:t>
                  </w:r>
                </w:p>
                <w:p w:rsidR="002A74FC" w:rsidRPr="00E25015" w:rsidRDefault="002A74FC" w:rsidP="00E2501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5015">
                    <w:rPr>
                      <w:rFonts w:ascii="Comic Sans MS" w:hAnsi="Comic Sans MS"/>
                      <w:sz w:val="20"/>
                      <w:szCs w:val="20"/>
                    </w:rPr>
                    <w:t>Haydi kuşlar gibi uç, mutlu ol bu yuvada.</w:t>
                  </w:r>
                </w:p>
                <w:p w:rsidR="002A74FC" w:rsidRPr="00E25015" w:rsidRDefault="002A74FC" w:rsidP="00E2501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5015">
                    <w:rPr>
                      <w:rFonts w:ascii="Comic Sans MS" w:hAnsi="Comic Sans MS"/>
                      <w:sz w:val="20"/>
                      <w:szCs w:val="20"/>
                    </w:rPr>
                    <w:t>Sıçra sıçra kadeşim</w:t>
                  </w:r>
                </w:p>
                <w:p w:rsidR="002A74FC" w:rsidRPr="00E25015" w:rsidRDefault="002A74FC" w:rsidP="00E2501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5015">
                    <w:rPr>
                      <w:rFonts w:ascii="Comic Sans MS" w:hAnsi="Comic Sans MS"/>
                      <w:sz w:val="20"/>
                      <w:szCs w:val="20"/>
                    </w:rPr>
                    <w:t>El çırp el çırp kardeşim</w:t>
                  </w:r>
                </w:p>
                <w:p w:rsidR="002A74FC" w:rsidRPr="00E25015" w:rsidRDefault="002A74FC" w:rsidP="00E2501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5015">
                    <w:rPr>
                      <w:rFonts w:ascii="Comic Sans MS" w:hAnsi="Comic Sans MS"/>
                      <w:sz w:val="20"/>
                      <w:szCs w:val="20"/>
                    </w:rPr>
                    <w:t xml:space="preserve">Yaşa yaşa çok yaşa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</w:t>
                  </w:r>
                  <w:r w:rsidRPr="00E25015">
                    <w:rPr>
                      <w:rFonts w:ascii="Comic Sans MS" w:hAnsi="Comic Sans MS"/>
                      <w:sz w:val="20"/>
                      <w:szCs w:val="20"/>
                    </w:rPr>
                    <w:t>(kollar havaya kaldırılır)</w:t>
                  </w:r>
                </w:p>
                <w:p w:rsidR="002A74FC" w:rsidRDefault="002A74FC" w:rsidP="00E2501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5015">
                    <w:rPr>
                      <w:rFonts w:ascii="Comic Sans MS" w:hAnsi="Comic Sans MS"/>
                      <w:sz w:val="20"/>
                      <w:szCs w:val="20"/>
                    </w:rPr>
                    <w:t xml:space="preserve">Sağlıklı ol, kardeşim.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</w:t>
                  </w:r>
                  <w:r w:rsidRPr="00E25015">
                    <w:rPr>
                      <w:rFonts w:ascii="Comic Sans MS" w:hAnsi="Comic Sans MS"/>
                      <w:sz w:val="20"/>
                      <w:szCs w:val="20"/>
                    </w:rPr>
                    <w:t>(kollarla güç işareti yapılır.)</w:t>
                  </w:r>
                </w:p>
                <w:p w:rsidR="002A74FC" w:rsidRDefault="002A74FC" w:rsidP="00E2501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2A74FC" w:rsidRDefault="002A74FC" w:rsidP="00E2501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2A74FC" w:rsidRDefault="002A74FC" w:rsidP="00E2501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2A74FC" w:rsidRPr="00E25015" w:rsidRDefault="002A74FC" w:rsidP="00E2501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2A74FC" w:rsidRPr="00E25015" w:rsidRDefault="002A74FC" w:rsidP="00E2501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2A74FC" w:rsidRDefault="002A74FC"/>
    <w:p w:rsidR="002A74FC" w:rsidRDefault="002A74FC"/>
    <w:p w:rsidR="002A74FC" w:rsidRDefault="002A74FC"/>
    <w:p w:rsidR="002A74FC" w:rsidRDefault="002A74FC"/>
    <w:p w:rsidR="002A74FC" w:rsidRPr="00C73D5C" w:rsidRDefault="002A74FC" w:rsidP="00890E8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C73D5C">
        <w:rPr>
          <w:rFonts w:ascii="Comic Sans MS" w:hAnsi="Comic Sans MS"/>
          <w:b/>
          <w:sz w:val="20"/>
          <w:szCs w:val="20"/>
        </w:rPr>
        <w:t xml:space="preserve">DEĞERLENDİRME </w:t>
      </w:r>
    </w:p>
    <w:p w:rsidR="002A74FC" w:rsidRPr="00C73D5C" w:rsidRDefault="002A74FC" w:rsidP="00890E8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73D5C">
        <w:rPr>
          <w:rFonts w:ascii="Comic Sans MS" w:hAnsi="Comic Sans MS"/>
          <w:sz w:val="20"/>
          <w:szCs w:val="20"/>
        </w:rPr>
        <w:t>Sağlık ne demek?</w:t>
      </w:r>
    </w:p>
    <w:p w:rsidR="002A74FC" w:rsidRPr="00C73D5C" w:rsidRDefault="002A74FC" w:rsidP="00890E8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73D5C">
        <w:rPr>
          <w:rFonts w:ascii="Comic Sans MS" w:hAnsi="Comic Sans MS"/>
          <w:sz w:val="20"/>
          <w:szCs w:val="20"/>
        </w:rPr>
        <w:t>Sağlıklı yiyecekler nelerdir?</w:t>
      </w:r>
    </w:p>
    <w:p w:rsidR="002A74FC" w:rsidRPr="00C73D5C" w:rsidRDefault="002A74FC" w:rsidP="00890E8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73D5C">
        <w:rPr>
          <w:rFonts w:ascii="Comic Sans MS" w:hAnsi="Comic Sans MS"/>
          <w:sz w:val="20"/>
          <w:szCs w:val="20"/>
        </w:rPr>
        <w:t>Süt,yumurta ve peyniri nasıl elde ederiz?</w:t>
      </w:r>
    </w:p>
    <w:p w:rsidR="002A74FC" w:rsidRPr="00C73D5C" w:rsidRDefault="002A74FC" w:rsidP="00890E8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73D5C">
        <w:rPr>
          <w:rFonts w:ascii="Comic Sans MS" w:hAnsi="Comic Sans MS"/>
          <w:sz w:val="20"/>
          <w:szCs w:val="20"/>
        </w:rPr>
        <w:t>Bilmeceleri cevaplarken zorlandın mı?</w:t>
      </w:r>
    </w:p>
    <w:p w:rsidR="002A74FC" w:rsidRPr="00C73D5C" w:rsidRDefault="002A74FC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 w:rsidRPr="00C73D5C">
        <w:rPr>
          <w:rFonts w:ascii="Comic Sans MS" w:hAnsi="Comic Sans MS"/>
          <w:sz w:val="20"/>
          <w:szCs w:val="20"/>
        </w:rPr>
        <w:t>Eğitim seti 5.sayı/37-38. sayfa yönerge doğrultusunda yapılır</w:t>
      </w:r>
      <w:r w:rsidRPr="00C73D5C">
        <w:rPr>
          <w:rFonts w:ascii="Comic Sans MS" w:hAnsi="Comic Sans MS"/>
          <w:sz w:val="20"/>
          <w:szCs w:val="20"/>
        </w:rPr>
        <w:tab/>
      </w:r>
    </w:p>
    <w:p w:rsidR="002A74FC" w:rsidRPr="00C73D5C" w:rsidRDefault="002A74FC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</w:p>
    <w:p w:rsidR="002A74FC" w:rsidRDefault="002A74FC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 w:rsidRPr="00C73D5C">
        <w:rPr>
          <w:rFonts w:ascii="Comic Sans MS" w:hAnsi="Comic Sans MS"/>
          <w:b/>
          <w:sz w:val="20"/>
          <w:szCs w:val="20"/>
        </w:rPr>
        <w:t>UYARLAMA</w:t>
      </w:r>
      <w:r w:rsidRPr="00C73D5C">
        <w:rPr>
          <w:rFonts w:ascii="Comic Sans MS" w:hAnsi="Comic Sans MS"/>
          <w:sz w:val="20"/>
          <w:szCs w:val="20"/>
        </w:rPr>
        <w:t>:</w:t>
      </w:r>
    </w:p>
    <w:p w:rsidR="002A74FC" w:rsidRPr="00C73D5C" w:rsidRDefault="002A74FC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 w:rsidRPr="00C73D5C">
        <w:rPr>
          <w:rFonts w:ascii="Comic Sans MS" w:hAnsi="Comic Sans MS"/>
          <w:sz w:val="20"/>
          <w:szCs w:val="20"/>
        </w:rPr>
        <w:t xml:space="preserve"> Sınıfta raporu olan çocukların özel gereksinimi dikkate alınarak eğitim süreçlerinde uygun uyarlamalar planlanır.</w:t>
      </w:r>
    </w:p>
    <w:p w:rsidR="002A74FC" w:rsidRDefault="002A74FC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</w:pPr>
    </w:p>
    <w:p w:rsidR="002A74FC" w:rsidRPr="00890E89" w:rsidRDefault="002A74FC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</w:pPr>
    </w:p>
    <w:p w:rsidR="002A74FC" w:rsidRDefault="002A74FC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2A74FC" w:rsidRDefault="002A74FC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2A74FC" w:rsidRDefault="002A74FC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2A74FC" w:rsidRDefault="002A74FC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2A74FC" w:rsidRDefault="002A74FC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2A74FC" w:rsidRDefault="002A74FC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2A74FC" w:rsidRDefault="002A74FC" w:rsidP="0062279E">
      <w:pPr>
        <w:pStyle w:val="NoSpacing"/>
        <w:tabs>
          <w:tab w:val="left" w:pos="5865"/>
        </w:tabs>
        <w:jc w:val="center"/>
        <w:rPr>
          <w:rFonts w:ascii="Comic Sans MS" w:hAnsi="Comic Sans MS"/>
          <w:b/>
          <w:sz w:val="20"/>
          <w:szCs w:val="20"/>
        </w:rPr>
      </w:pPr>
    </w:p>
    <w:sectPr w:rsidR="002A74FC" w:rsidSect="00497BC7">
      <w:footerReference w:type="default" r:id="rId7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74FC" w:rsidRDefault="002A74FC" w:rsidP="00806A98">
      <w:pPr>
        <w:spacing w:after="0" w:line="240" w:lineRule="auto"/>
      </w:pPr>
      <w:r>
        <w:separator/>
      </w:r>
    </w:p>
  </w:endnote>
  <w:endnote w:type="continuationSeparator" w:id="0">
    <w:p w:rsidR="002A74FC" w:rsidRDefault="002A74FC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74FC" w:rsidRDefault="002A74FC">
    <w:pPr>
      <w:pStyle w:val="Footer"/>
    </w:pPr>
  </w:p>
  <w:p w:rsidR="002A74FC" w:rsidRDefault="002A74FC">
    <w:pPr>
      <w:pStyle w:val="Footer"/>
    </w:pPr>
  </w:p>
  <w:p w:rsidR="002A74FC" w:rsidRDefault="002A74F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74FC" w:rsidRDefault="002A74FC" w:rsidP="00806A98">
      <w:pPr>
        <w:spacing w:after="0" w:line="240" w:lineRule="auto"/>
      </w:pPr>
      <w:r>
        <w:separator/>
      </w:r>
    </w:p>
  </w:footnote>
  <w:footnote w:type="continuationSeparator" w:id="0">
    <w:p w:rsidR="002A74FC" w:rsidRDefault="002A74FC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D4CFE"/>
    <w:multiLevelType w:val="hybridMultilevel"/>
    <w:tmpl w:val="81CE203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485456"/>
    <w:multiLevelType w:val="hybridMultilevel"/>
    <w:tmpl w:val="2CF0403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C16ABE"/>
    <w:multiLevelType w:val="hybridMultilevel"/>
    <w:tmpl w:val="870EB9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581A3D"/>
    <w:multiLevelType w:val="hybridMultilevel"/>
    <w:tmpl w:val="A94EAA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207D74"/>
    <w:multiLevelType w:val="hybridMultilevel"/>
    <w:tmpl w:val="18B055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F00C4F"/>
    <w:multiLevelType w:val="hybridMultilevel"/>
    <w:tmpl w:val="0B865C16"/>
    <w:lvl w:ilvl="0" w:tplc="041F0009">
      <w:start w:val="1"/>
      <w:numFmt w:val="bullet"/>
      <w:lvlText w:val=""/>
      <w:lvlJc w:val="left"/>
      <w:pPr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>
    <w:nsid w:val="528623AD"/>
    <w:multiLevelType w:val="hybridMultilevel"/>
    <w:tmpl w:val="AE1294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200463"/>
    <w:multiLevelType w:val="hybridMultilevel"/>
    <w:tmpl w:val="FAE486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D256A7"/>
    <w:multiLevelType w:val="hybridMultilevel"/>
    <w:tmpl w:val="376231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0E02A14"/>
    <w:multiLevelType w:val="hybridMultilevel"/>
    <w:tmpl w:val="1D48C7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22">
    <w:nsid w:val="7340277A"/>
    <w:multiLevelType w:val="hybridMultilevel"/>
    <w:tmpl w:val="A830D444"/>
    <w:lvl w:ilvl="0" w:tplc="E33E4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7B52D7B"/>
    <w:multiLevelType w:val="hybridMultilevel"/>
    <w:tmpl w:val="ED80EA72"/>
    <w:lvl w:ilvl="0" w:tplc="D78A6DD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7F37256"/>
    <w:multiLevelType w:val="hybridMultilevel"/>
    <w:tmpl w:val="4972FC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8"/>
  </w:num>
  <w:num w:numId="3">
    <w:abstractNumId w:val="27"/>
  </w:num>
  <w:num w:numId="4">
    <w:abstractNumId w:val="9"/>
  </w:num>
  <w:num w:numId="5">
    <w:abstractNumId w:val="23"/>
  </w:num>
  <w:num w:numId="6">
    <w:abstractNumId w:val="2"/>
  </w:num>
  <w:num w:numId="7">
    <w:abstractNumId w:val="21"/>
  </w:num>
  <w:num w:numId="8">
    <w:abstractNumId w:val="16"/>
  </w:num>
  <w:num w:numId="9">
    <w:abstractNumId w:val="8"/>
  </w:num>
  <w:num w:numId="10">
    <w:abstractNumId w:val="3"/>
  </w:num>
  <w:num w:numId="11">
    <w:abstractNumId w:val="4"/>
  </w:num>
  <w:num w:numId="12">
    <w:abstractNumId w:val="5"/>
  </w:num>
  <w:num w:numId="13">
    <w:abstractNumId w:val="20"/>
  </w:num>
  <w:num w:numId="14">
    <w:abstractNumId w:val="26"/>
  </w:num>
  <w:num w:numId="15">
    <w:abstractNumId w:val="15"/>
  </w:num>
  <w:num w:numId="16">
    <w:abstractNumId w:val="12"/>
  </w:num>
  <w:num w:numId="17">
    <w:abstractNumId w:val="0"/>
  </w:num>
  <w:num w:numId="18">
    <w:abstractNumId w:val="22"/>
  </w:num>
  <w:num w:numId="19">
    <w:abstractNumId w:val="25"/>
  </w:num>
  <w:num w:numId="20">
    <w:abstractNumId w:val="6"/>
  </w:num>
  <w:num w:numId="21">
    <w:abstractNumId w:val="19"/>
  </w:num>
  <w:num w:numId="22">
    <w:abstractNumId w:val="10"/>
  </w:num>
  <w:num w:numId="23">
    <w:abstractNumId w:val="14"/>
  </w:num>
  <w:num w:numId="24">
    <w:abstractNumId w:val="17"/>
  </w:num>
  <w:num w:numId="25">
    <w:abstractNumId w:val="11"/>
  </w:num>
  <w:num w:numId="26">
    <w:abstractNumId w:val="24"/>
  </w:num>
  <w:num w:numId="27">
    <w:abstractNumId w:val="13"/>
  </w:num>
  <w:num w:numId="28">
    <w:abstractNumId w:val="1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306BF"/>
    <w:rsid w:val="000340B7"/>
    <w:rsid w:val="00050CF7"/>
    <w:rsid w:val="00057203"/>
    <w:rsid w:val="000614C2"/>
    <w:rsid w:val="000867DE"/>
    <w:rsid w:val="000F3B1A"/>
    <w:rsid w:val="00113F35"/>
    <w:rsid w:val="001471EA"/>
    <w:rsid w:val="00150544"/>
    <w:rsid w:val="0015787C"/>
    <w:rsid w:val="00165788"/>
    <w:rsid w:val="001768DA"/>
    <w:rsid w:val="0018560E"/>
    <w:rsid w:val="001A1255"/>
    <w:rsid w:val="001A45E0"/>
    <w:rsid w:val="001A7CA0"/>
    <w:rsid w:val="001D0122"/>
    <w:rsid w:val="001D48FB"/>
    <w:rsid w:val="001F341C"/>
    <w:rsid w:val="001F4B0C"/>
    <w:rsid w:val="002134AD"/>
    <w:rsid w:val="00216154"/>
    <w:rsid w:val="002201E3"/>
    <w:rsid w:val="00260ACE"/>
    <w:rsid w:val="00285501"/>
    <w:rsid w:val="00295171"/>
    <w:rsid w:val="002A1BCC"/>
    <w:rsid w:val="002A58AB"/>
    <w:rsid w:val="002A74FC"/>
    <w:rsid w:val="002B5687"/>
    <w:rsid w:val="002C40DB"/>
    <w:rsid w:val="0030759F"/>
    <w:rsid w:val="00335174"/>
    <w:rsid w:val="0034606B"/>
    <w:rsid w:val="0035183A"/>
    <w:rsid w:val="00356CEB"/>
    <w:rsid w:val="00382F38"/>
    <w:rsid w:val="003A2AC5"/>
    <w:rsid w:val="003A4332"/>
    <w:rsid w:val="003B30BC"/>
    <w:rsid w:val="003C0F4A"/>
    <w:rsid w:val="003C2D3A"/>
    <w:rsid w:val="003E254C"/>
    <w:rsid w:val="00411C7A"/>
    <w:rsid w:val="00430623"/>
    <w:rsid w:val="00436F22"/>
    <w:rsid w:val="00445C4B"/>
    <w:rsid w:val="00446ED2"/>
    <w:rsid w:val="00447DD7"/>
    <w:rsid w:val="00455396"/>
    <w:rsid w:val="0047554E"/>
    <w:rsid w:val="00497BC7"/>
    <w:rsid w:val="004C5BC8"/>
    <w:rsid w:val="004D71CA"/>
    <w:rsid w:val="004E21F3"/>
    <w:rsid w:val="004F21E0"/>
    <w:rsid w:val="004F353B"/>
    <w:rsid w:val="00504F68"/>
    <w:rsid w:val="00521BB8"/>
    <w:rsid w:val="00527203"/>
    <w:rsid w:val="00531243"/>
    <w:rsid w:val="005364CF"/>
    <w:rsid w:val="00553A88"/>
    <w:rsid w:val="00561A34"/>
    <w:rsid w:val="00577EBE"/>
    <w:rsid w:val="005840E2"/>
    <w:rsid w:val="00584C3A"/>
    <w:rsid w:val="0059067C"/>
    <w:rsid w:val="00595034"/>
    <w:rsid w:val="005B492E"/>
    <w:rsid w:val="005C3EC7"/>
    <w:rsid w:val="005C5442"/>
    <w:rsid w:val="005C6DA9"/>
    <w:rsid w:val="005D35FA"/>
    <w:rsid w:val="005D4C3D"/>
    <w:rsid w:val="005D59D6"/>
    <w:rsid w:val="00606432"/>
    <w:rsid w:val="00606435"/>
    <w:rsid w:val="0062279E"/>
    <w:rsid w:val="0064489B"/>
    <w:rsid w:val="006836CC"/>
    <w:rsid w:val="006D28C4"/>
    <w:rsid w:val="006D6401"/>
    <w:rsid w:val="006D6FD2"/>
    <w:rsid w:val="006E2F84"/>
    <w:rsid w:val="00726050"/>
    <w:rsid w:val="00764F63"/>
    <w:rsid w:val="007706DB"/>
    <w:rsid w:val="00801C8B"/>
    <w:rsid w:val="00806A98"/>
    <w:rsid w:val="00823083"/>
    <w:rsid w:val="008432E8"/>
    <w:rsid w:val="0085733F"/>
    <w:rsid w:val="008637FB"/>
    <w:rsid w:val="00884AAC"/>
    <w:rsid w:val="00890E89"/>
    <w:rsid w:val="008978B2"/>
    <w:rsid w:val="008B7296"/>
    <w:rsid w:val="008C15E6"/>
    <w:rsid w:val="008E20FE"/>
    <w:rsid w:val="00902265"/>
    <w:rsid w:val="0092742D"/>
    <w:rsid w:val="009319CC"/>
    <w:rsid w:val="009322A4"/>
    <w:rsid w:val="009367C8"/>
    <w:rsid w:val="00942E94"/>
    <w:rsid w:val="00954DBC"/>
    <w:rsid w:val="009573CC"/>
    <w:rsid w:val="009A0CE7"/>
    <w:rsid w:val="009A20AC"/>
    <w:rsid w:val="009A586A"/>
    <w:rsid w:val="00A0112F"/>
    <w:rsid w:val="00A10CBE"/>
    <w:rsid w:val="00A137A6"/>
    <w:rsid w:val="00A16277"/>
    <w:rsid w:val="00A16DDC"/>
    <w:rsid w:val="00A62724"/>
    <w:rsid w:val="00A70267"/>
    <w:rsid w:val="00A7480A"/>
    <w:rsid w:val="00A85CB0"/>
    <w:rsid w:val="00A93841"/>
    <w:rsid w:val="00AC0C2A"/>
    <w:rsid w:val="00AD00DF"/>
    <w:rsid w:val="00AD188D"/>
    <w:rsid w:val="00AE492A"/>
    <w:rsid w:val="00AE611F"/>
    <w:rsid w:val="00AE64B5"/>
    <w:rsid w:val="00B131D1"/>
    <w:rsid w:val="00B50A47"/>
    <w:rsid w:val="00B539AA"/>
    <w:rsid w:val="00B64698"/>
    <w:rsid w:val="00B67CE3"/>
    <w:rsid w:val="00B70641"/>
    <w:rsid w:val="00B84F4F"/>
    <w:rsid w:val="00BA482B"/>
    <w:rsid w:val="00BB3A48"/>
    <w:rsid w:val="00BC6104"/>
    <w:rsid w:val="00BE067A"/>
    <w:rsid w:val="00C110B3"/>
    <w:rsid w:val="00C3789F"/>
    <w:rsid w:val="00C644FA"/>
    <w:rsid w:val="00C66B23"/>
    <w:rsid w:val="00C73752"/>
    <w:rsid w:val="00C73D5C"/>
    <w:rsid w:val="00C903B4"/>
    <w:rsid w:val="00CA20A7"/>
    <w:rsid w:val="00CE6E6F"/>
    <w:rsid w:val="00D10EFE"/>
    <w:rsid w:val="00D73AC4"/>
    <w:rsid w:val="00D94A26"/>
    <w:rsid w:val="00DE1A56"/>
    <w:rsid w:val="00DF7DB9"/>
    <w:rsid w:val="00E1402F"/>
    <w:rsid w:val="00E25015"/>
    <w:rsid w:val="00E4402B"/>
    <w:rsid w:val="00E47557"/>
    <w:rsid w:val="00E614B8"/>
    <w:rsid w:val="00E823BB"/>
    <w:rsid w:val="00E8439E"/>
    <w:rsid w:val="00E9611D"/>
    <w:rsid w:val="00EC34F5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E99"/>
    <w:rsid w:val="00F53DE0"/>
    <w:rsid w:val="00F61B8B"/>
    <w:rsid w:val="00F875E3"/>
    <w:rsid w:val="00F91FFA"/>
    <w:rsid w:val="00F92AFE"/>
    <w:rsid w:val="00FC374B"/>
    <w:rsid w:val="00FC771F"/>
    <w:rsid w:val="00FD1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4AAC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BB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 w:cs="Times New Roman"/>
      <w:b/>
      <w:sz w:val="20"/>
      <w:szCs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basedOn w:val="DefaultParagraphFont"/>
    <w:uiPriority w:val="99"/>
    <w:rsid w:val="00BB3A48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06A9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 w:cs="Times New Roman"/>
      <w:sz w:val="24"/>
      <w:szCs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basedOn w:val="DefaultParagraphFont"/>
    <w:link w:val="ListeParagraf1"/>
    <w:uiPriority w:val="99"/>
    <w:locked/>
    <w:rsid w:val="00A1627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 w:cs="Times New Roman"/>
      <w:sz w:val="24"/>
      <w:szCs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basedOn w:val="DefaultParagraphFont"/>
    <w:link w:val="hatice"/>
    <w:uiPriority w:val="99"/>
    <w:locked/>
    <w:rsid w:val="00521BB8"/>
    <w:rPr>
      <w:rFonts w:ascii="Arial T." w:hAnsi="Arial T." w:cs="Times New Roman"/>
      <w:sz w:val="20"/>
      <w:szCs w:val="20"/>
    </w:rPr>
  </w:style>
  <w:style w:type="paragraph" w:customStyle="1" w:styleId="amlcaocukPlan">
    <w:name w:val="Çamlıca Çocuk Plan"/>
    <w:basedOn w:val="Normal"/>
    <w:uiPriority w:val="99"/>
    <w:rsid w:val="00DF7DB9"/>
    <w:pPr>
      <w:keepLines/>
      <w:tabs>
        <w:tab w:val="left" w:leader="dot" w:pos="0"/>
        <w:tab w:val="left" w:pos="227"/>
        <w:tab w:val="left" w:pos="284"/>
      </w:tabs>
      <w:spacing w:after="0" w:line="240" w:lineRule="auto"/>
      <w:ind w:left="360" w:hanging="360"/>
    </w:pPr>
    <w:rPr>
      <w:rFonts w:cs="Calibri"/>
      <w:bCs/>
      <w:sz w:val="18"/>
      <w:szCs w:val="18"/>
    </w:rPr>
  </w:style>
  <w:style w:type="paragraph" w:customStyle="1" w:styleId="AralkYok1">
    <w:name w:val="Aralık Yok1"/>
    <w:uiPriority w:val="99"/>
    <w:rsid w:val="00B84F4F"/>
  </w:style>
  <w:style w:type="character" w:styleId="Strong">
    <w:name w:val="Strong"/>
    <w:basedOn w:val="DefaultParagraphFont"/>
    <w:uiPriority w:val="99"/>
    <w:qFormat/>
    <w:rsid w:val="003A4332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3522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2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2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2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2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2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34</TotalTime>
  <Pages>3</Pages>
  <Words>196</Words>
  <Characters>1121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7</cp:revision>
  <dcterms:created xsi:type="dcterms:W3CDTF">2016-07-08T19:50:00Z</dcterms:created>
  <dcterms:modified xsi:type="dcterms:W3CDTF">2016-08-28T22:25:00Z</dcterms:modified>
</cp:coreProperties>
</file>